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8"/>
        <w:gridCol w:w="5310"/>
      </w:tblGrid>
      <w:tr w:rsidR="005D6DF0" w14:paraId="32C652E3" w14:textId="77777777" w:rsidTr="0051403F">
        <w:tc>
          <w:tcPr>
            <w:tcW w:w="5028" w:type="dxa"/>
            <w:shd w:val="clear" w:color="auto" w:fill="auto"/>
          </w:tcPr>
          <w:p w14:paraId="68496D40" w14:textId="77777777" w:rsidR="005D6DF0" w:rsidRDefault="005D6DF0" w:rsidP="003C40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shd w:val="clear" w:color="auto" w:fill="auto"/>
          </w:tcPr>
          <w:p w14:paraId="63F1152D" w14:textId="2836909B" w:rsidR="005D6DF0" w:rsidRDefault="005D6DF0" w:rsidP="005D6DF0">
            <w:pPr>
              <w:spacing w:beforeAutospacing="1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6C3CF37" w14:textId="2DFB0B25" w:rsidR="001F67F0" w:rsidRDefault="001F67F0" w:rsidP="001F67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3 </w:t>
      </w:r>
    </w:p>
    <w:p w14:paraId="30F154B6" w14:textId="77777777" w:rsidR="001F67F0" w:rsidRDefault="001F67F0" w:rsidP="001F67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14:paraId="354B9AE4" w14:textId="77777777" w:rsidR="001F67F0" w:rsidRDefault="001F67F0" w:rsidP="001F67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3081EF53" w14:textId="6E775F94" w:rsidR="001F67F0" w:rsidRDefault="00C02545" w:rsidP="001F67F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«Анивский</w:t>
      </w:r>
      <w:r w:rsidR="001F67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городской округ»</w:t>
      </w:r>
    </w:p>
    <w:p w14:paraId="089BEEDB" w14:textId="4740C2F9" w:rsidR="001F67F0" w:rsidRPr="0051189C" w:rsidRDefault="00C02545" w:rsidP="0051189C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12 декабря 2024 г. № 4379-па</w:t>
      </w:r>
      <w:r w:rsidR="001F6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D66ABBF" w14:textId="77777777" w:rsidR="0051403F" w:rsidRDefault="0051403F" w:rsidP="00CE4837">
      <w:pPr>
        <w:pStyle w:val="ConsPlusNonformat"/>
        <w:rPr>
          <w:rFonts w:ascii="Times New Roman" w:hAnsi="Times New Roman" w:cs="Times New Roman"/>
          <w:bCs/>
          <w:sz w:val="24"/>
        </w:rPr>
      </w:pPr>
    </w:p>
    <w:p w14:paraId="0081CB81" w14:textId="77777777" w:rsidR="008C7A66" w:rsidRDefault="008C7A66" w:rsidP="008C7A66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 К Т</w:t>
      </w:r>
    </w:p>
    <w:p w14:paraId="0E68D2BB" w14:textId="77777777" w:rsidR="008C7A66" w:rsidRDefault="008C7A66" w:rsidP="008C7A66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ПРИЕМА-ПЕРЕДАЧИ </w:t>
      </w:r>
    </w:p>
    <w:p w14:paraId="6669129E" w14:textId="77777777" w:rsidR="008C7A66" w:rsidRDefault="00B22CAC" w:rsidP="008C7A66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</w:rPr>
      </w:pPr>
      <w:r w:rsidRPr="00B22CAC">
        <w:rPr>
          <w:rFonts w:ascii="Times New Roman" w:hAnsi="Times New Roman" w:cs="Times New Roman"/>
          <w:b/>
          <w:bCs/>
          <w:sz w:val="24"/>
        </w:rPr>
        <w:t>(возврата квартиры по окончании договора)</w:t>
      </w:r>
    </w:p>
    <w:p w14:paraId="67FC3610" w14:textId="77777777" w:rsidR="008C7A66" w:rsidRDefault="008C7A66" w:rsidP="008C7A66">
      <w:pPr>
        <w:pStyle w:val="ConsNonformat"/>
        <w:ind w:right="0"/>
        <w:rPr>
          <w:rFonts w:ascii="Times New Roman" w:hAnsi="Times New Roman" w:cs="Times New Roman"/>
          <w:sz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3539"/>
      </w:tblGrid>
      <w:tr w:rsidR="008C7A66" w14:paraId="28FF6A66" w14:textId="77777777" w:rsidTr="00C25F06">
        <w:tc>
          <w:tcPr>
            <w:tcW w:w="6799" w:type="dxa"/>
          </w:tcPr>
          <w:p w14:paraId="51B2F34E" w14:textId="1E586230" w:rsidR="008C7A66" w:rsidRDefault="003C40B0" w:rsidP="00C25F0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Анива</w:t>
            </w:r>
          </w:p>
        </w:tc>
        <w:tc>
          <w:tcPr>
            <w:tcW w:w="3539" w:type="dxa"/>
          </w:tcPr>
          <w:p w14:paraId="592CDBF7" w14:textId="1E9685BF" w:rsidR="008C7A66" w:rsidRDefault="008C7A66" w:rsidP="002C65D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6A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373D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36A4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373D3">
              <w:rPr>
                <w:rFonts w:ascii="Times New Roman" w:hAnsi="Times New Roman" w:cs="Times New Roman"/>
                <w:sz w:val="24"/>
                <w:szCs w:val="24"/>
              </w:rPr>
              <w:t>___________г.</w:t>
            </w:r>
          </w:p>
        </w:tc>
      </w:tr>
    </w:tbl>
    <w:p w14:paraId="69A19276" w14:textId="77777777" w:rsidR="008C7A66" w:rsidRPr="00176C56" w:rsidRDefault="008C7A66" w:rsidP="008C7A66">
      <w:pPr>
        <w:pStyle w:val="ConsNonformat"/>
        <w:ind w:right="0"/>
        <w:rPr>
          <w:rFonts w:ascii="Times New Roman" w:hAnsi="Times New Roman" w:cs="Times New Roman"/>
          <w:sz w:val="24"/>
        </w:rPr>
      </w:pPr>
    </w:p>
    <w:p w14:paraId="767C96AD" w14:textId="7D6CC18A" w:rsidR="00D2249C" w:rsidRDefault="008B272A" w:rsidP="008C7A66">
      <w:pPr>
        <w:pStyle w:val="ad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 МКУ «Центр жилищных отношений»</w:t>
      </w:r>
      <w:r w:rsidRPr="00C5304A">
        <w:rPr>
          <w:rFonts w:ascii="Times New Roman" w:hAnsi="Times New Roman" w:cs="Times New Roman"/>
        </w:rPr>
        <w:t xml:space="preserve"> (Наймодатель), </w:t>
      </w:r>
      <w:r w:rsidRPr="00364767">
        <w:rPr>
          <w:rFonts w:ascii="Times New Roman" w:hAnsi="Times New Roman" w:cs="Times New Roman"/>
        </w:rPr>
        <w:t xml:space="preserve">в лице </w:t>
      </w:r>
      <w:r w:rsidRPr="00A40DD8">
        <w:rPr>
          <w:rFonts w:ascii="Times New Roman" w:hAnsi="Times New Roman" w:cs="Times New Roman"/>
        </w:rPr>
        <w:t xml:space="preserve">руководителя </w:t>
      </w:r>
      <w:r>
        <w:rPr>
          <w:rFonts w:ascii="Times New Roman" w:hAnsi="Times New Roman" w:cs="Times New Roman"/>
        </w:rPr>
        <w:t>Учреждения</w:t>
      </w:r>
      <w:r w:rsidRPr="00364767">
        <w:rPr>
          <w:rFonts w:ascii="Times New Roman" w:hAnsi="Times New Roman" w:cs="Times New Roman"/>
        </w:rPr>
        <w:t xml:space="preserve">, действующей на основании </w:t>
      </w:r>
      <w:r>
        <w:rPr>
          <w:rFonts w:ascii="Times New Roman" w:hAnsi="Times New Roman" w:cs="Times New Roman"/>
        </w:rPr>
        <w:t>Устава и распоряжения от назначении на должность</w:t>
      </w:r>
      <w:r w:rsidR="00D2249C" w:rsidRPr="00D2249C">
        <w:rPr>
          <w:rFonts w:ascii="Times New Roman" w:hAnsi="Times New Roman" w:cs="Times New Roman"/>
        </w:rPr>
        <w:t xml:space="preserve">, приняло, а Наниматель, в лице </w:t>
      </w:r>
      <w:r w:rsidR="007373D3">
        <w:rPr>
          <w:rFonts w:ascii="Times New Roman" w:hAnsi="Times New Roman" w:cs="Times New Roman"/>
        </w:rPr>
        <w:t>гр-на</w:t>
      </w:r>
      <w:r w:rsidR="00D2249C" w:rsidRPr="00D2249C">
        <w:rPr>
          <w:rFonts w:ascii="Times New Roman" w:hAnsi="Times New Roman" w:cs="Times New Roman"/>
        </w:rPr>
        <w:t xml:space="preserve"> </w:t>
      </w:r>
      <w:r w:rsidR="003C40B0">
        <w:rPr>
          <w:rFonts w:ascii="Times New Roman" w:hAnsi="Times New Roman" w:cs="Times New Roman"/>
        </w:rPr>
        <w:t>________________________________</w:t>
      </w:r>
      <w:r w:rsidR="00D2249C" w:rsidRPr="00D2249C">
        <w:rPr>
          <w:rFonts w:ascii="Times New Roman" w:hAnsi="Times New Roman" w:cs="Times New Roman"/>
        </w:rPr>
        <w:t xml:space="preserve">, передал следующее жилое помещение (квартиру), расположенную по адресу: </w:t>
      </w:r>
      <w:r w:rsidR="003C40B0">
        <w:rPr>
          <w:rFonts w:ascii="Times New Roman" w:hAnsi="Times New Roman" w:cs="Times New Roman"/>
        </w:rPr>
        <w:t>_______________</w:t>
      </w:r>
      <w:r w:rsidR="00D2249C" w:rsidRPr="00D2249C">
        <w:rPr>
          <w:rFonts w:ascii="Times New Roman" w:hAnsi="Times New Roman" w:cs="Times New Roman"/>
        </w:rPr>
        <w:t xml:space="preserve">, </w:t>
      </w:r>
      <w:r w:rsidR="003C40B0">
        <w:rPr>
          <w:rFonts w:ascii="Times New Roman" w:hAnsi="Times New Roman" w:cs="Times New Roman"/>
        </w:rPr>
        <w:t>ул.______________</w:t>
      </w:r>
      <w:r w:rsidR="00D2249C" w:rsidRPr="00D2249C">
        <w:rPr>
          <w:rFonts w:ascii="Times New Roman" w:hAnsi="Times New Roman" w:cs="Times New Roman"/>
        </w:rPr>
        <w:t xml:space="preserve"> дом № </w:t>
      </w:r>
      <w:r w:rsidR="003C40B0">
        <w:rPr>
          <w:rFonts w:ascii="Times New Roman" w:hAnsi="Times New Roman" w:cs="Times New Roman"/>
        </w:rPr>
        <w:t>_____</w:t>
      </w:r>
      <w:r w:rsidR="00D2249C" w:rsidRPr="00D2249C">
        <w:rPr>
          <w:rFonts w:ascii="Times New Roman" w:hAnsi="Times New Roman" w:cs="Times New Roman"/>
        </w:rPr>
        <w:t xml:space="preserve">, квартира № </w:t>
      </w:r>
      <w:r w:rsidR="003C40B0">
        <w:rPr>
          <w:rFonts w:ascii="Times New Roman" w:hAnsi="Times New Roman" w:cs="Times New Roman"/>
        </w:rPr>
        <w:t>_______</w:t>
      </w:r>
    </w:p>
    <w:p w14:paraId="24AD5493" w14:textId="77777777" w:rsidR="00D2249C" w:rsidRPr="00D2249C" w:rsidRDefault="00D2249C" w:rsidP="008C7A66">
      <w:pPr>
        <w:pStyle w:val="ad"/>
        <w:ind w:firstLine="284"/>
        <w:rPr>
          <w:rFonts w:ascii="Times New Roman" w:hAnsi="Times New Roman" w:cs="Times New Roman"/>
        </w:rPr>
      </w:pPr>
    </w:p>
    <w:p w14:paraId="28924A45" w14:textId="77777777" w:rsidR="00D2249C" w:rsidRPr="00D2249C" w:rsidRDefault="00D2249C" w:rsidP="00D2249C">
      <w:pPr>
        <w:pStyle w:val="ad"/>
        <w:ind w:firstLine="0"/>
        <w:rPr>
          <w:rFonts w:ascii="Times New Roman" w:hAnsi="Times New Roman" w:cs="Times New Roman"/>
        </w:rPr>
      </w:pPr>
      <w:r w:rsidRPr="00D2249C">
        <w:rPr>
          <w:rFonts w:ascii="Times New Roman" w:hAnsi="Times New Roman" w:cs="Times New Roman"/>
        </w:rPr>
        <w:t xml:space="preserve">     Состояние квартиры на день возврата: _______________________________________________</w:t>
      </w:r>
    </w:p>
    <w:p w14:paraId="0F37FBC2" w14:textId="77777777" w:rsidR="00D2249C" w:rsidRPr="00D2249C" w:rsidRDefault="00D2249C" w:rsidP="00D2249C">
      <w:pPr>
        <w:pStyle w:val="ad"/>
        <w:ind w:firstLine="0"/>
        <w:rPr>
          <w:rFonts w:ascii="Times New Roman" w:hAnsi="Times New Roman" w:cs="Times New Roman"/>
        </w:rPr>
      </w:pPr>
      <w:r w:rsidRPr="00D2249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C1E7E9" w14:textId="77777777" w:rsidR="008C7A66" w:rsidRDefault="00D2249C" w:rsidP="00D2249C">
      <w:pPr>
        <w:pStyle w:val="ad"/>
        <w:ind w:firstLine="284"/>
        <w:rPr>
          <w:rFonts w:ascii="Times New Roman" w:hAnsi="Times New Roman" w:cs="Times New Roman"/>
        </w:rPr>
      </w:pPr>
      <w:r w:rsidRPr="00D2249C">
        <w:rPr>
          <w:rFonts w:ascii="Times New Roman" w:hAnsi="Times New Roman" w:cs="Times New Roman"/>
        </w:rPr>
        <w:t>Также, Наниматель возвратил имущество, находящееся в квартире:</w:t>
      </w:r>
    </w:p>
    <w:p w14:paraId="36EADCD1" w14:textId="77777777" w:rsidR="00D2249C" w:rsidRDefault="00D2249C" w:rsidP="00D2249C">
      <w:pPr>
        <w:pStyle w:val="ad"/>
        <w:ind w:firstLine="284"/>
        <w:rPr>
          <w:rFonts w:ascii="Times New Roman" w:hAnsi="Times New Roman" w:cs="Times New Roman"/>
        </w:rPr>
      </w:pPr>
    </w:p>
    <w:p w14:paraId="6B260B79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Радиаторы отопления (биметаллические);</w:t>
      </w:r>
    </w:p>
    <w:p w14:paraId="2D932116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 xml:space="preserve">межкомнатные двери глухие, с ручкой – замком, с обналичкой; </w:t>
      </w:r>
    </w:p>
    <w:p w14:paraId="006913DA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в ванной керамическая мойка типа «тюльпан», смеситель, душ – лейка, ванна;</w:t>
      </w:r>
    </w:p>
    <w:p w14:paraId="5A2B30EA" w14:textId="77777777" w:rsidR="00D2249C" w:rsidRPr="00D2249C" w:rsidRDefault="00D2249C" w:rsidP="00D2249C">
      <w:pPr>
        <w:pStyle w:val="af3"/>
        <w:numPr>
          <w:ilvl w:val="0"/>
          <w:numId w:val="1"/>
        </w:numPr>
        <w:rPr>
          <w:rFonts w:eastAsiaTheme="minorEastAsia"/>
          <w:color w:val="auto"/>
        </w:rPr>
      </w:pPr>
      <w:r w:rsidRPr="00D2249C">
        <w:rPr>
          <w:rFonts w:eastAsiaTheme="minorEastAsia"/>
          <w:color w:val="auto"/>
        </w:rPr>
        <w:t>водонагреватель (электрический) объем _____ л.;</w:t>
      </w:r>
    </w:p>
    <w:p w14:paraId="46006CFB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eastAsia="Times New Roman" w:hAnsi="Times New Roman" w:cs="Times New Roman"/>
          <w:sz w:val="24"/>
          <w:szCs w:val="24"/>
        </w:rPr>
        <w:t>розетки, выключатели, приборы освещения в каждом помещении;</w:t>
      </w:r>
      <w:r w:rsidRPr="00D224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1B799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кухонная мойка эмалированная, смеситель, плита (электро) на 3 конфорки;</w:t>
      </w:r>
    </w:p>
    <w:p w14:paraId="54CD16F6" w14:textId="77777777" w:rsidR="00D2249C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eastAsia="Times New Roman" w:hAnsi="Times New Roman" w:cs="Times New Roman"/>
          <w:sz w:val="24"/>
          <w:szCs w:val="24"/>
        </w:rPr>
        <w:t>унитаз в санузле.</w:t>
      </w:r>
    </w:p>
    <w:p w14:paraId="5AF6C5EA" w14:textId="77777777" w:rsidR="008C7A66" w:rsidRPr="00D2249C" w:rsidRDefault="00D2249C" w:rsidP="00D224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Оконные блоки – поливинилхлоридные в количестве ______ шт.</w:t>
      </w:r>
    </w:p>
    <w:p w14:paraId="48138716" w14:textId="77777777" w:rsidR="008C7A66" w:rsidRDefault="008C7A66" w:rsidP="008C7A66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032321B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249C">
        <w:rPr>
          <w:rFonts w:ascii="Times New Roman" w:hAnsi="Times New Roman" w:cs="Times New Roman"/>
          <w:sz w:val="24"/>
          <w:szCs w:val="24"/>
          <w:u w:val="single"/>
        </w:rPr>
        <w:t>Показатели индивидуальных приборов учета:</w:t>
      </w:r>
    </w:p>
    <w:p w14:paraId="10B90ADB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Электроэнергии_______________</w:t>
      </w:r>
    </w:p>
    <w:p w14:paraId="25E22D41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Холодного водоснабжения _____</w:t>
      </w:r>
    </w:p>
    <w:p w14:paraId="70EEEB34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Горячего водоснабжения _______</w:t>
      </w:r>
    </w:p>
    <w:p w14:paraId="18C22CDE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Газ______________</w:t>
      </w:r>
    </w:p>
    <w:p w14:paraId="6C40079A" w14:textId="77777777" w:rsidR="00D2249C" w:rsidRPr="00EF4368" w:rsidRDefault="00D2249C" w:rsidP="00D22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249C">
        <w:rPr>
          <w:rFonts w:ascii="Times New Roman" w:hAnsi="Times New Roman" w:cs="Times New Roman"/>
          <w:sz w:val="24"/>
          <w:szCs w:val="24"/>
        </w:rPr>
        <w:t>Тепло ___________</w:t>
      </w:r>
    </w:p>
    <w:p w14:paraId="6F709FAB" w14:textId="77777777" w:rsidR="008C7A66" w:rsidRDefault="008C7A66" w:rsidP="008C7A66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4EAA65B8" w14:textId="77777777" w:rsidR="00D2249C" w:rsidRPr="00D2249C" w:rsidRDefault="00D2249C" w:rsidP="00D2249C">
      <w:pPr>
        <w:pStyle w:val="ConsNonformat"/>
        <w:ind w:right="0" w:firstLine="708"/>
        <w:jc w:val="both"/>
        <w:rPr>
          <w:rFonts w:ascii="Times New Roman" w:hAnsi="Times New Roman" w:cs="Times New Roman"/>
          <w:sz w:val="24"/>
        </w:rPr>
      </w:pPr>
      <w:r w:rsidRPr="00D2249C">
        <w:rPr>
          <w:rFonts w:ascii="Times New Roman" w:hAnsi="Times New Roman" w:cs="Times New Roman"/>
          <w:sz w:val="24"/>
        </w:rPr>
        <w:t>Наниматель возвратил __________ комплектов ключей от входной двери квартиры и __ __________ комплектов ключей от общеподъездной входной двери и домофона.</w:t>
      </w:r>
    </w:p>
    <w:p w14:paraId="7A0D34C2" w14:textId="77777777" w:rsidR="00D2249C" w:rsidRDefault="00D2249C" w:rsidP="008C7A66">
      <w:pPr>
        <w:pStyle w:val="ConsNonformat"/>
        <w:ind w:right="0"/>
        <w:jc w:val="both"/>
      </w:pPr>
    </w:p>
    <w:p w14:paraId="67ADEC69" w14:textId="77777777" w:rsidR="00D2249C" w:rsidRPr="00D2249C" w:rsidRDefault="00D2249C" w:rsidP="00D2249C">
      <w:pPr>
        <w:pStyle w:val="ConsNonformat"/>
        <w:ind w:right="0" w:firstLine="708"/>
        <w:jc w:val="both"/>
        <w:rPr>
          <w:rFonts w:ascii="Times New Roman" w:hAnsi="Times New Roman" w:cs="Times New Roman"/>
          <w:sz w:val="24"/>
        </w:rPr>
      </w:pPr>
      <w:r w:rsidRPr="00D2249C">
        <w:rPr>
          <w:rFonts w:ascii="Times New Roman" w:hAnsi="Times New Roman" w:cs="Times New Roman"/>
          <w:sz w:val="24"/>
        </w:rPr>
        <w:t xml:space="preserve">Со </w:t>
      </w:r>
      <w:r w:rsidRPr="00D2249C">
        <w:rPr>
          <w:rFonts w:ascii="Times New Roman" w:hAnsi="Times New Roman" w:cs="Times New Roman"/>
          <w:sz w:val="24"/>
          <w:szCs w:val="24"/>
        </w:rPr>
        <w:t>стороны Наймодателя</w:t>
      </w:r>
      <w:r w:rsidRPr="00D2249C">
        <w:rPr>
          <w:rFonts w:ascii="Times New Roman" w:hAnsi="Times New Roman" w:cs="Times New Roman"/>
          <w:sz w:val="24"/>
        </w:rPr>
        <w:t xml:space="preserve"> претензии по состоянию имущества: ___________________________</w:t>
      </w:r>
    </w:p>
    <w:p w14:paraId="415CFCA5" w14:textId="11EA33FF" w:rsidR="00D2249C" w:rsidRDefault="00D2249C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</w:rPr>
      </w:pPr>
      <w:r w:rsidRPr="00D2249C">
        <w:rPr>
          <w:rFonts w:ascii="Times New Roman" w:hAnsi="Times New Roman" w:cs="Times New Roman"/>
          <w:sz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     </w:t>
      </w:r>
    </w:p>
    <w:p w14:paraId="27552FE4" w14:textId="77777777" w:rsidR="00D2249C" w:rsidRPr="00D2249C" w:rsidRDefault="00D2249C" w:rsidP="00D2249C">
      <w:pPr>
        <w:pStyle w:val="ConsNonformat"/>
        <w:ind w:right="0"/>
        <w:jc w:val="both"/>
        <w:rPr>
          <w:rFonts w:ascii="Times New Roman" w:hAnsi="Times New Roman" w:cs="Times New Roman"/>
          <w:sz w:val="24"/>
        </w:rPr>
      </w:pPr>
    </w:p>
    <w:p w14:paraId="1503E9FA" w14:textId="77777777" w:rsidR="008B272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фото (видео материал) </w:t>
      </w:r>
      <w:r w:rsidRPr="00C5304A">
        <w:rPr>
          <w:rFonts w:ascii="Times New Roman" w:hAnsi="Times New Roman" w:cs="Times New Roman"/>
          <w:sz w:val="24"/>
          <w:szCs w:val="24"/>
        </w:rPr>
        <w:t>(</w:t>
      </w:r>
      <w:r w:rsidRPr="00C5304A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Pr="00C5304A">
        <w:rPr>
          <w:rFonts w:ascii="Times New Roman" w:hAnsi="Times New Roman" w:cs="Times New Roman"/>
          <w:sz w:val="24"/>
          <w:szCs w:val="24"/>
        </w:rPr>
        <w:t xml:space="preserve">)  </w:t>
      </w:r>
    </w:p>
    <w:p w14:paraId="2B1FABB4" w14:textId="77777777" w:rsidR="008B272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90AD561" w14:textId="77777777" w:rsidR="008B272A" w:rsidRPr="00C5304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Передал:</w:t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  <w:t>Принял:</w:t>
      </w:r>
    </w:p>
    <w:p w14:paraId="2FA8E4E6" w14:textId="77777777" w:rsidR="008B272A" w:rsidRPr="00C5304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</w:t>
      </w:r>
      <w:r w:rsidRPr="00C5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«Центр жилищных отношений</w:t>
      </w:r>
      <w:r w:rsidRPr="00C5304A">
        <w:rPr>
          <w:rFonts w:ascii="Times New Roman" w:hAnsi="Times New Roman" w:cs="Times New Roman"/>
          <w:sz w:val="24"/>
          <w:szCs w:val="24"/>
        </w:rPr>
        <w:t>»</w:t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</w:p>
    <w:p w14:paraId="7D620C5D" w14:textId="77777777" w:rsidR="008B272A" w:rsidRPr="00C5304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3581508F" w14:textId="77777777" w:rsidR="008B272A" w:rsidRPr="00C5304A" w:rsidRDefault="008B272A" w:rsidP="008B272A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___________________/</w:t>
      </w:r>
      <w:r w:rsidRPr="00364767"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5304A">
        <w:rPr>
          <w:rFonts w:ascii="Times New Roman" w:hAnsi="Times New Roman" w:cs="Times New Roman"/>
          <w:sz w:val="24"/>
          <w:szCs w:val="24"/>
        </w:rPr>
        <w:t xml:space="preserve">            ___________________ /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3CFC52B2" w14:textId="77777777" w:rsidR="008B272A" w:rsidRDefault="008B272A" w:rsidP="008B272A">
      <w:bookmarkStart w:id="0" w:name="_GoBack"/>
      <w:bookmarkEnd w:id="0"/>
    </w:p>
    <w:sectPr w:rsidR="008B272A" w:rsidSect="0051403F">
      <w:pgSz w:w="11906" w:h="16838"/>
      <w:pgMar w:top="336" w:right="424" w:bottom="993" w:left="1134" w:header="279" w:footer="432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7DEC0" w14:textId="77777777" w:rsidR="00DC0A46" w:rsidRDefault="00DC0A46">
      <w:pPr>
        <w:spacing w:after="0" w:line="240" w:lineRule="auto"/>
      </w:pPr>
      <w:r>
        <w:separator/>
      </w:r>
    </w:p>
  </w:endnote>
  <w:endnote w:type="continuationSeparator" w:id="0">
    <w:p w14:paraId="7CA1DC9D" w14:textId="77777777" w:rsidR="00DC0A46" w:rsidRDefault="00DC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E05A3" w14:textId="77777777" w:rsidR="00DC0A46" w:rsidRDefault="00DC0A46">
      <w:pPr>
        <w:spacing w:after="0" w:line="240" w:lineRule="auto"/>
      </w:pPr>
      <w:r>
        <w:separator/>
      </w:r>
    </w:p>
  </w:footnote>
  <w:footnote w:type="continuationSeparator" w:id="0">
    <w:p w14:paraId="6631A5DC" w14:textId="77777777" w:rsidR="00DC0A46" w:rsidRDefault="00DC0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03F1"/>
    <w:multiLevelType w:val="hybridMultilevel"/>
    <w:tmpl w:val="A9E0858C"/>
    <w:lvl w:ilvl="0" w:tplc="04190011">
      <w:start w:val="1"/>
      <w:numFmt w:val="decimal"/>
      <w:lvlText w:val="%1)"/>
      <w:lvlJc w:val="left"/>
      <w:pPr>
        <w:ind w:left="936" w:hanging="360"/>
      </w:p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0E021B7C"/>
    <w:multiLevelType w:val="multilevel"/>
    <w:tmpl w:val="4C002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13256C6"/>
    <w:multiLevelType w:val="multilevel"/>
    <w:tmpl w:val="857C62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8BD20FD"/>
    <w:multiLevelType w:val="multilevel"/>
    <w:tmpl w:val="880A69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D3"/>
    <w:rsid w:val="000020EB"/>
    <w:rsid w:val="00036DF6"/>
    <w:rsid w:val="00076408"/>
    <w:rsid w:val="00096709"/>
    <w:rsid w:val="000A4F39"/>
    <w:rsid w:val="000A649D"/>
    <w:rsid w:val="000B0631"/>
    <w:rsid w:val="000D0652"/>
    <w:rsid w:val="000D643B"/>
    <w:rsid w:val="001009D2"/>
    <w:rsid w:val="00107A4A"/>
    <w:rsid w:val="00123FA4"/>
    <w:rsid w:val="0012653B"/>
    <w:rsid w:val="00141F54"/>
    <w:rsid w:val="001433D8"/>
    <w:rsid w:val="00157773"/>
    <w:rsid w:val="00176C56"/>
    <w:rsid w:val="001922EC"/>
    <w:rsid w:val="00192544"/>
    <w:rsid w:val="001B0670"/>
    <w:rsid w:val="001B09D7"/>
    <w:rsid w:val="001D5633"/>
    <w:rsid w:val="001F67F0"/>
    <w:rsid w:val="002001F1"/>
    <w:rsid w:val="00201ACF"/>
    <w:rsid w:val="00204356"/>
    <w:rsid w:val="00205089"/>
    <w:rsid w:val="00216B6E"/>
    <w:rsid w:val="00233A70"/>
    <w:rsid w:val="00240870"/>
    <w:rsid w:val="00242A1C"/>
    <w:rsid w:val="002722DE"/>
    <w:rsid w:val="002931EF"/>
    <w:rsid w:val="002937C3"/>
    <w:rsid w:val="002A433A"/>
    <w:rsid w:val="002A77EF"/>
    <w:rsid w:val="002B00CE"/>
    <w:rsid w:val="002B2D89"/>
    <w:rsid w:val="002C65D4"/>
    <w:rsid w:val="002D6A90"/>
    <w:rsid w:val="002D7618"/>
    <w:rsid w:val="002E5A11"/>
    <w:rsid w:val="002F7B4E"/>
    <w:rsid w:val="003149EC"/>
    <w:rsid w:val="003648EE"/>
    <w:rsid w:val="00365843"/>
    <w:rsid w:val="003741DF"/>
    <w:rsid w:val="00392FCA"/>
    <w:rsid w:val="003A166D"/>
    <w:rsid w:val="003A4082"/>
    <w:rsid w:val="003B23FD"/>
    <w:rsid w:val="003C40B0"/>
    <w:rsid w:val="003D7F2E"/>
    <w:rsid w:val="003E4842"/>
    <w:rsid w:val="003F14E6"/>
    <w:rsid w:val="003F171A"/>
    <w:rsid w:val="003F1E87"/>
    <w:rsid w:val="00405448"/>
    <w:rsid w:val="0040694A"/>
    <w:rsid w:val="00407F70"/>
    <w:rsid w:val="004235B1"/>
    <w:rsid w:val="00434FC6"/>
    <w:rsid w:val="00484E30"/>
    <w:rsid w:val="00492E72"/>
    <w:rsid w:val="004B1E03"/>
    <w:rsid w:val="004B67FB"/>
    <w:rsid w:val="004D3E5D"/>
    <w:rsid w:val="004D5EDA"/>
    <w:rsid w:val="005044FA"/>
    <w:rsid w:val="00506B4E"/>
    <w:rsid w:val="0051189C"/>
    <w:rsid w:val="00513744"/>
    <w:rsid w:val="0051403F"/>
    <w:rsid w:val="0051536F"/>
    <w:rsid w:val="00532DCD"/>
    <w:rsid w:val="0053573F"/>
    <w:rsid w:val="005377F6"/>
    <w:rsid w:val="005406F5"/>
    <w:rsid w:val="00550D02"/>
    <w:rsid w:val="005536B2"/>
    <w:rsid w:val="00553BF8"/>
    <w:rsid w:val="00565384"/>
    <w:rsid w:val="005833AE"/>
    <w:rsid w:val="00587E6F"/>
    <w:rsid w:val="00587EEB"/>
    <w:rsid w:val="00595114"/>
    <w:rsid w:val="005A50C3"/>
    <w:rsid w:val="005D6DF0"/>
    <w:rsid w:val="005F4D5D"/>
    <w:rsid w:val="0061445D"/>
    <w:rsid w:val="00616CC0"/>
    <w:rsid w:val="006251ED"/>
    <w:rsid w:val="0062607F"/>
    <w:rsid w:val="006429F7"/>
    <w:rsid w:val="00647D4D"/>
    <w:rsid w:val="00650C26"/>
    <w:rsid w:val="006552FE"/>
    <w:rsid w:val="006852DE"/>
    <w:rsid w:val="00694D12"/>
    <w:rsid w:val="006D67DF"/>
    <w:rsid w:val="006E1150"/>
    <w:rsid w:val="006E715E"/>
    <w:rsid w:val="006F32D8"/>
    <w:rsid w:val="006F40F1"/>
    <w:rsid w:val="00710C6B"/>
    <w:rsid w:val="00723244"/>
    <w:rsid w:val="00727ED6"/>
    <w:rsid w:val="007373D3"/>
    <w:rsid w:val="007579AB"/>
    <w:rsid w:val="00762B42"/>
    <w:rsid w:val="0076762B"/>
    <w:rsid w:val="007A45D3"/>
    <w:rsid w:val="007A4A4A"/>
    <w:rsid w:val="007A55F1"/>
    <w:rsid w:val="007B046E"/>
    <w:rsid w:val="007C097F"/>
    <w:rsid w:val="007C3944"/>
    <w:rsid w:val="007D4FF7"/>
    <w:rsid w:val="007D6364"/>
    <w:rsid w:val="007E7337"/>
    <w:rsid w:val="00803393"/>
    <w:rsid w:val="00811D33"/>
    <w:rsid w:val="00821255"/>
    <w:rsid w:val="008305C3"/>
    <w:rsid w:val="00834694"/>
    <w:rsid w:val="00845B98"/>
    <w:rsid w:val="00864B4C"/>
    <w:rsid w:val="00893424"/>
    <w:rsid w:val="008B272A"/>
    <w:rsid w:val="008C7A66"/>
    <w:rsid w:val="008D5FCC"/>
    <w:rsid w:val="008E6DBF"/>
    <w:rsid w:val="00904B02"/>
    <w:rsid w:val="0093255B"/>
    <w:rsid w:val="00966D68"/>
    <w:rsid w:val="00977F68"/>
    <w:rsid w:val="009A6A09"/>
    <w:rsid w:val="009C2898"/>
    <w:rsid w:val="009D01F7"/>
    <w:rsid w:val="009D36D3"/>
    <w:rsid w:val="009E0885"/>
    <w:rsid w:val="00A20A17"/>
    <w:rsid w:val="00A37BF4"/>
    <w:rsid w:val="00A62FEA"/>
    <w:rsid w:val="00A754C7"/>
    <w:rsid w:val="00A82EB4"/>
    <w:rsid w:val="00A84130"/>
    <w:rsid w:val="00A86E07"/>
    <w:rsid w:val="00A8706C"/>
    <w:rsid w:val="00A97008"/>
    <w:rsid w:val="00AD659B"/>
    <w:rsid w:val="00AD67C3"/>
    <w:rsid w:val="00AE1035"/>
    <w:rsid w:val="00AE3082"/>
    <w:rsid w:val="00AE6922"/>
    <w:rsid w:val="00AF640B"/>
    <w:rsid w:val="00B1282B"/>
    <w:rsid w:val="00B22CAC"/>
    <w:rsid w:val="00B345D2"/>
    <w:rsid w:val="00B52E33"/>
    <w:rsid w:val="00B5551C"/>
    <w:rsid w:val="00B724D5"/>
    <w:rsid w:val="00B85728"/>
    <w:rsid w:val="00B85DF2"/>
    <w:rsid w:val="00BC1325"/>
    <w:rsid w:val="00BC39EA"/>
    <w:rsid w:val="00BC77F5"/>
    <w:rsid w:val="00BD0C9E"/>
    <w:rsid w:val="00BF3930"/>
    <w:rsid w:val="00C02545"/>
    <w:rsid w:val="00C0427A"/>
    <w:rsid w:val="00C365FB"/>
    <w:rsid w:val="00C36963"/>
    <w:rsid w:val="00C41435"/>
    <w:rsid w:val="00C55368"/>
    <w:rsid w:val="00C776D6"/>
    <w:rsid w:val="00C91DEF"/>
    <w:rsid w:val="00C9246B"/>
    <w:rsid w:val="00CA2943"/>
    <w:rsid w:val="00CA31A8"/>
    <w:rsid w:val="00CA34B5"/>
    <w:rsid w:val="00CA4297"/>
    <w:rsid w:val="00CB4401"/>
    <w:rsid w:val="00CB4738"/>
    <w:rsid w:val="00CC2E18"/>
    <w:rsid w:val="00CC593A"/>
    <w:rsid w:val="00CD2E2C"/>
    <w:rsid w:val="00CE19E9"/>
    <w:rsid w:val="00CE2B6F"/>
    <w:rsid w:val="00CE4837"/>
    <w:rsid w:val="00D0365D"/>
    <w:rsid w:val="00D126F1"/>
    <w:rsid w:val="00D16136"/>
    <w:rsid w:val="00D1705A"/>
    <w:rsid w:val="00D2249C"/>
    <w:rsid w:val="00D273B0"/>
    <w:rsid w:val="00D30A10"/>
    <w:rsid w:val="00D36F9C"/>
    <w:rsid w:val="00D41AC0"/>
    <w:rsid w:val="00D457ED"/>
    <w:rsid w:val="00D56AB1"/>
    <w:rsid w:val="00D65C01"/>
    <w:rsid w:val="00D917C4"/>
    <w:rsid w:val="00D9211D"/>
    <w:rsid w:val="00DB1BEA"/>
    <w:rsid w:val="00DB2770"/>
    <w:rsid w:val="00DB4E4E"/>
    <w:rsid w:val="00DC0861"/>
    <w:rsid w:val="00DC0A46"/>
    <w:rsid w:val="00DD01B4"/>
    <w:rsid w:val="00DD1938"/>
    <w:rsid w:val="00DE0A17"/>
    <w:rsid w:val="00DE7753"/>
    <w:rsid w:val="00DF254A"/>
    <w:rsid w:val="00E102DD"/>
    <w:rsid w:val="00E1036E"/>
    <w:rsid w:val="00E200FC"/>
    <w:rsid w:val="00E2509C"/>
    <w:rsid w:val="00E251EE"/>
    <w:rsid w:val="00E26861"/>
    <w:rsid w:val="00E36A45"/>
    <w:rsid w:val="00E40A21"/>
    <w:rsid w:val="00E645E6"/>
    <w:rsid w:val="00E6583A"/>
    <w:rsid w:val="00E73E46"/>
    <w:rsid w:val="00E82AAC"/>
    <w:rsid w:val="00E85D1A"/>
    <w:rsid w:val="00EA6740"/>
    <w:rsid w:val="00EC61EF"/>
    <w:rsid w:val="00ED3938"/>
    <w:rsid w:val="00ED5FC6"/>
    <w:rsid w:val="00EF4368"/>
    <w:rsid w:val="00F011F1"/>
    <w:rsid w:val="00F375E9"/>
    <w:rsid w:val="00F529D8"/>
    <w:rsid w:val="00F70D2A"/>
    <w:rsid w:val="00F72D52"/>
    <w:rsid w:val="00FA612F"/>
    <w:rsid w:val="00FA798F"/>
    <w:rsid w:val="00FB3320"/>
    <w:rsid w:val="00FD1204"/>
    <w:rsid w:val="00FE4C82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55E15"/>
  <w15:docId w15:val="{6E21B738-326F-4A8F-975C-6CE71B7B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9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A0F06"/>
    <w:rPr>
      <w:rFonts w:ascii="Segoe UI" w:hAnsi="Segoe UI" w:cs="Segoe UI"/>
      <w:sz w:val="18"/>
      <w:szCs w:val="18"/>
    </w:rPr>
  </w:style>
  <w:style w:type="character" w:customStyle="1" w:styleId="a4">
    <w:name w:val="Основной текст с отступом Знак"/>
    <w:basedOn w:val="a0"/>
    <w:qFormat/>
    <w:rsid w:val="00AA542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Название Знак"/>
    <w:basedOn w:val="a0"/>
    <w:qFormat/>
    <w:rsid w:val="00AA5425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E264BF"/>
  </w:style>
  <w:style w:type="character" w:customStyle="1" w:styleId="a7">
    <w:name w:val="Нижний колонтитул Знак"/>
    <w:basedOn w:val="a0"/>
    <w:uiPriority w:val="99"/>
    <w:qFormat/>
    <w:rsid w:val="00E264BF"/>
  </w:style>
  <w:style w:type="character" w:customStyle="1" w:styleId="s5">
    <w:name w:val="s5"/>
    <w:basedOn w:val="a0"/>
    <w:qFormat/>
    <w:rsid w:val="00BA55FB"/>
  </w:style>
  <w:style w:type="character" w:customStyle="1" w:styleId="s2">
    <w:name w:val="s2"/>
    <w:basedOn w:val="a0"/>
    <w:qFormat/>
    <w:rsid w:val="00BA55FB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uiPriority w:val="99"/>
    <w:qFormat/>
    <w:rsid w:val="003B5485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C0680B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uiPriority w:val="99"/>
    <w:semiHidden/>
    <w:unhideWhenUsed/>
    <w:qFormat/>
    <w:rsid w:val="009A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qFormat/>
    <w:rsid w:val="00AA5425"/>
    <w:pPr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rsid w:val="00AA5425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Title"/>
    <w:basedOn w:val="a"/>
    <w:qFormat/>
    <w:rsid w:val="00AA54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f">
    <w:name w:val="header"/>
    <w:basedOn w:val="a"/>
    <w:uiPriority w:val="99"/>
    <w:unhideWhenUsed/>
    <w:rsid w:val="00E264BF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E264B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p13">
    <w:name w:val="p13"/>
    <w:basedOn w:val="a"/>
    <w:qFormat/>
    <w:rsid w:val="00BA55F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qFormat/>
    <w:rsid w:val="00BA55F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qFormat/>
    <w:rsid w:val="00BA55F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basedOn w:val="a0"/>
    <w:qFormat/>
    <w:rsid w:val="00966D68"/>
    <w:rPr>
      <w:rFonts w:cs="Times New Roman"/>
      <w:vertAlign w:val="superscript"/>
    </w:rPr>
  </w:style>
  <w:style w:type="character" w:customStyle="1" w:styleId="af2">
    <w:name w:val="Привязка сноски"/>
    <w:rsid w:val="00966D68"/>
    <w:rPr>
      <w:vertAlign w:val="superscript"/>
    </w:rPr>
  </w:style>
  <w:style w:type="paragraph" w:styleId="af3">
    <w:name w:val="List Paragraph"/>
    <w:basedOn w:val="a"/>
    <w:uiPriority w:val="34"/>
    <w:qFormat/>
    <w:rsid w:val="00966D68"/>
    <w:pPr>
      <w:spacing w:after="0" w:line="240" w:lineRule="auto"/>
      <w:ind w:left="708"/>
    </w:pPr>
    <w:rPr>
      <w:rFonts w:ascii="Times New Roman" w:eastAsia="MS Mincho" w:hAnsi="Times New Roman" w:cs="Times New Roman"/>
      <w:color w:val="00000A"/>
      <w:sz w:val="24"/>
      <w:szCs w:val="24"/>
      <w:lang w:eastAsia="ru-RU"/>
    </w:rPr>
  </w:style>
  <w:style w:type="paragraph" w:styleId="af4">
    <w:name w:val="footnote text"/>
    <w:basedOn w:val="a"/>
    <w:link w:val="af5"/>
    <w:rsid w:val="00966D68"/>
    <w:pPr>
      <w:spacing w:after="0" w:line="240" w:lineRule="auto"/>
    </w:pPr>
    <w:rPr>
      <w:rFonts w:ascii="Cambria" w:eastAsia="MS Mincho" w:hAnsi="Cambria" w:cs="Times New Roman"/>
      <w:color w:val="00000A"/>
      <w:sz w:val="24"/>
      <w:szCs w:val="24"/>
      <w:lang w:val="en-US"/>
    </w:rPr>
  </w:style>
  <w:style w:type="character" w:customStyle="1" w:styleId="af5">
    <w:name w:val="Текст сноски Знак"/>
    <w:basedOn w:val="a0"/>
    <w:link w:val="af4"/>
    <w:rsid w:val="00966D68"/>
    <w:rPr>
      <w:rFonts w:ascii="Cambria" w:eastAsia="MS Mincho" w:hAnsi="Cambria" w:cs="Times New Roman"/>
      <w:color w:val="00000A"/>
      <w:sz w:val="24"/>
      <w:szCs w:val="24"/>
      <w:lang w:val="en-US"/>
    </w:rPr>
  </w:style>
  <w:style w:type="character" w:styleId="HTML">
    <w:name w:val="HTML Cite"/>
    <w:basedOn w:val="a0"/>
    <w:uiPriority w:val="99"/>
    <w:semiHidden/>
    <w:unhideWhenUsed/>
    <w:rsid w:val="00710C6B"/>
    <w:rPr>
      <w:i/>
      <w:iCs/>
    </w:rPr>
  </w:style>
  <w:style w:type="character" w:styleId="af6">
    <w:name w:val="Hyperlink"/>
    <w:basedOn w:val="a0"/>
    <w:uiPriority w:val="99"/>
    <w:unhideWhenUsed/>
    <w:rsid w:val="00710C6B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7C0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731ea3c3-0e72-4677-b41a-aea5346a7f8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A6580-1156-4E2B-8AAA-DD0C521B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731ea3c3-0e72-4677-b41a-aea5346a7f88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 Сергеевна Ким</cp:lastModifiedBy>
  <cp:revision>2</cp:revision>
  <cp:lastPrinted>2025-01-09T01:18:00Z</cp:lastPrinted>
  <dcterms:created xsi:type="dcterms:W3CDTF">2025-01-09T01:19:00Z</dcterms:created>
  <dcterms:modified xsi:type="dcterms:W3CDTF">2025-01-09T01:19:00Z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